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AE5A7" w14:textId="77777777" w:rsidR="00251774" w:rsidRDefault="00251774" w:rsidP="00251774">
      <w:pPr>
        <w:pStyle w:val="NoSpacing"/>
      </w:pPr>
      <w:r>
        <w:rPr>
          <w:u w:val="single"/>
        </w:rPr>
        <w:t>Richard BLOWERE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fl.1409-10)</w:t>
      </w:r>
    </w:p>
    <w:p w14:paraId="78B90AD6" w14:textId="77777777" w:rsidR="00251774" w:rsidRDefault="00251774" w:rsidP="00251774">
      <w:pPr>
        <w:pStyle w:val="NoSpacing"/>
      </w:pPr>
    </w:p>
    <w:p w14:paraId="6DE1A568" w14:textId="77777777" w:rsidR="00251774" w:rsidRDefault="00251774" w:rsidP="00251774">
      <w:pPr>
        <w:pStyle w:val="NoSpacing"/>
      </w:pPr>
    </w:p>
    <w:p w14:paraId="049375C1" w14:textId="77777777" w:rsidR="00251774" w:rsidRDefault="00251774" w:rsidP="00251774">
      <w:pPr>
        <w:pStyle w:val="NoSpacing"/>
      </w:pPr>
      <w:r>
        <w:t xml:space="preserve">      1409-10</w:t>
      </w:r>
      <w:r>
        <w:tab/>
        <w:t>He was a witness when Walter Noon, clerk(q.v.), confirmed an annuity of</w:t>
      </w:r>
    </w:p>
    <w:p w14:paraId="2819210A" w14:textId="77777777" w:rsidR="00251774" w:rsidRDefault="00251774" w:rsidP="00251774">
      <w:pPr>
        <w:pStyle w:val="NoSpacing"/>
      </w:pPr>
      <w:r>
        <w:tab/>
      </w:r>
      <w:r>
        <w:tab/>
        <w:t xml:space="preserve">5 marks to Walter </w:t>
      </w:r>
      <w:proofErr w:type="spellStart"/>
      <w:r>
        <w:t>Trayt</w:t>
      </w:r>
      <w:proofErr w:type="spellEnd"/>
      <w:r>
        <w:t>(q.v.) and his wife, Katherine(q.v.).</w:t>
      </w:r>
    </w:p>
    <w:p w14:paraId="671551C0" w14:textId="77777777" w:rsidR="00251774" w:rsidRDefault="00251774" w:rsidP="00251774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10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37EE19C7" w14:textId="77777777" w:rsidR="00251774" w:rsidRDefault="00251774" w:rsidP="00251774">
      <w:pPr>
        <w:pStyle w:val="NoSpacing"/>
        <w:rPr>
          <w:color w:val="333333"/>
          <w:shd w:val="clear" w:color="auto" w:fill="FFFFFF"/>
        </w:rPr>
      </w:pPr>
    </w:p>
    <w:p w14:paraId="445FB7C4" w14:textId="77777777" w:rsidR="00251774" w:rsidRDefault="00251774" w:rsidP="00251774">
      <w:pPr>
        <w:pStyle w:val="NoSpacing"/>
        <w:rPr>
          <w:color w:val="333333"/>
          <w:shd w:val="clear" w:color="auto" w:fill="FFFFFF"/>
        </w:rPr>
      </w:pPr>
    </w:p>
    <w:p w14:paraId="2719B731" w14:textId="77777777" w:rsidR="00251774" w:rsidRDefault="00251774" w:rsidP="00251774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10 May 2019</w:t>
      </w:r>
    </w:p>
    <w:p w14:paraId="6D6D3776" w14:textId="4101EF03" w:rsidR="006B2F86" w:rsidRPr="00251774" w:rsidRDefault="00251774" w:rsidP="00E71FC3">
      <w:pPr>
        <w:pStyle w:val="NoSpacing"/>
      </w:pPr>
      <w:bookmarkStart w:id="0" w:name="_GoBack"/>
      <w:bookmarkEnd w:id="0"/>
    </w:p>
    <w:sectPr w:rsidR="006B2F86" w:rsidRPr="002517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EB8EC" w14:textId="77777777" w:rsidR="00251774" w:rsidRDefault="00251774" w:rsidP="00E71FC3">
      <w:pPr>
        <w:spacing w:after="0" w:line="240" w:lineRule="auto"/>
      </w:pPr>
      <w:r>
        <w:separator/>
      </w:r>
    </w:p>
  </w:endnote>
  <w:endnote w:type="continuationSeparator" w:id="0">
    <w:p w14:paraId="7029D0AC" w14:textId="77777777" w:rsidR="00251774" w:rsidRDefault="002517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1B8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59A7D" w14:textId="77777777" w:rsidR="00251774" w:rsidRDefault="00251774" w:rsidP="00E71FC3">
      <w:pPr>
        <w:spacing w:after="0" w:line="240" w:lineRule="auto"/>
      </w:pPr>
      <w:r>
        <w:separator/>
      </w:r>
    </w:p>
  </w:footnote>
  <w:footnote w:type="continuationSeparator" w:id="0">
    <w:p w14:paraId="7281359E" w14:textId="77777777" w:rsidR="00251774" w:rsidRDefault="002517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74"/>
    <w:rsid w:val="001A7C09"/>
    <w:rsid w:val="0025177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D36D6"/>
  <w15:chartTrackingRefBased/>
  <w15:docId w15:val="{31B29737-6F5B-4E0F-8A65-C2772365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2517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6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2019-05-10T14:25:00Z</dcterms:created>
  <dcterms:modified xsi:type="dcterms:W3CDTF">2019-05-10T14:26:00Z</dcterms:modified>
</cp:coreProperties>
</file>